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A3A" w:rsidRDefault="00A31A3A" w:rsidP="00382A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Повестка дня</w:t>
      </w:r>
    </w:p>
    <w:p w:rsidR="00A31A3A" w:rsidRDefault="00A31A3A" w:rsidP="00382A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заочного заседания общественного совета при комитете социального обеспечения, материнства и детства Курской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области </w:t>
      </w:r>
    </w:p>
    <w:p w:rsidR="00A31A3A" w:rsidRDefault="00A31A3A" w:rsidP="00382A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«1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0» июня 2021 г.</w:t>
      </w:r>
    </w:p>
    <w:p w:rsidR="00A31A3A" w:rsidRDefault="00A31A3A" w:rsidP="00382A2A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A31A3A" w:rsidRDefault="00A31A3A" w:rsidP="00382A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A31A3A" w:rsidRDefault="00A31A3A" w:rsidP="00382A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место проведения: </w:t>
      </w:r>
    </w:p>
    <w:p w:rsidR="00A31A3A" w:rsidRDefault="00A31A3A" w:rsidP="00382A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социального обеспечения, </w:t>
      </w:r>
    </w:p>
    <w:p w:rsidR="00A31A3A" w:rsidRDefault="00A31A3A" w:rsidP="00382A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материнства и детства Курской области, </w:t>
      </w:r>
    </w:p>
    <w:p w:rsidR="00A31A3A" w:rsidRDefault="00A31A3A" w:rsidP="00382A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Курск, ул. Моковская, д. 2  г</w:t>
      </w:r>
    </w:p>
    <w:p w:rsidR="00A31A3A" w:rsidRDefault="00A31A3A" w:rsidP="00382A2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6"/>
          <w:szCs w:val="26"/>
        </w:rPr>
      </w:pPr>
      <w:r>
        <w:rPr>
          <w:rFonts w:ascii="Times New Roman" w:eastAsia="SimSun" w:hAnsi="Times New Roman" w:cs="Times New Roman"/>
          <w:kern w:val="2"/>
          <w:sz w:val="26"/>
          <w:szCs w:val="26"/>
        </w:rPr>
        <w:t xml:space="preserve">   </w:t>
      </w:r>
    </w:p>
    <w:p w:rsidR="00A31A3A" w:rsidRDefault="00A31A3A" w:rsidP="00382A2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6"/>
          <w:szCs w:val="26"/>
        </w:rPr>
      </w:pPr>
    </w:p>
    <w:p w:rsidR="00A31A3A" w:rsidRPr="003C741A" w:rsidRDefault="00A31A3A" w:rsidP="00382A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528D4">
        <w:rPr>
          <w:rFonts w:ascii="Times New Roman" w:hAnsi="Times New Roman" w:cs="Times New Roman"/>
          <w:color w:val="000000"/>
          <w:sz w:val="28"/>
          <w:szCs w:val="28"/>
        </w:rPr>
        <w:t>. «О рассмотрении проекта Закона Курской области «</w:t>
      </w:r>
      <w:r w:rsidRPr="00382A2A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Закон Курской области «О государственной поддержке семей, имеющих детей, в Курской области»</w:t>
      </w:r>
      <w:r>
        <w:rPr>
          <w:rFonts w:ascii="Times New Roman" w:hAnsi="Times New Roman" w:cs="Times New Roman"/>
        </w:rPr>
        <w:t xml:space="preserve"> </w:t>
      </w:r>
      <w:r w:rsidRPr="00A35FF8">
        <w:rPr>
          <w:rFonts w:ascii="Times New Roman" w:hAnsi="Times New Roman" w:cs="Times New Roman"/>
        </w:rPr>
        <w:t>-</w:t>
      </w:r>
      <w:r w:rsidRPr="00A35FF8">
        <w:rPr>
          <w:rFonts w:ascii="Times New Roman" w:hAnsi="Times New Roman" w:cs="Times New Roman"/>
          <w:color w:val="000000"/>
        </w:rPr>
        <w:t xml:space="preserve"> </w:t>
      </w:r>
      <w:r w:rsidRPr="00D528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начальник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управления </w:t>
      </w:r>
      <w:r w:rsidRPr="00D528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контроля социальных выплат</w:t>
      </w:r>
      <w:r w:rsidRPr="00D528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Н.И. Никифорова.</w:t>
      </w:r>
    </w:p>
    <w:p w:rsidR="00A31A3A" w:rsidRDefault="00A31A3A" w:rsidP="003C741A">
      <w:pPr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C741A">
        <w:rPr>
          <w:rFonts w:ascii="Times New Roman" w:hAnsi="Times New Roman" w:cs="Times New Roman"/>
          <w:color w:val="000000"/>
          <w:sz w:val="28"/>
          <w:szCs w:val="28"/>
        </w:rPr>
        <w:t>2. «</w:t>
      </w:r>
      <w:r w:rsidRPr="003C741A">
        <w:rPr>
          <w:rFonts w:ascii="Times New Roman" w:hAnsi="Times New Roman" w:cs="Times New Roman"/>
          <w:sz w:val="28"/>
          <w:szCs w:val="28"/>
        </w:rPr>
        <w:t>О рассмотрении</w:t>
      </w:r>
      <w:r w:rsidRPr="002E3E87">
        <w:rPr>
          <w:rFonts w:ascii="Times New Roman" w:hAnsi="Times New Roman" w:cs="Times New Roman"/>
          <w:sz w:val="28"/>
          <w:szCs w:val="28"/>
        </w:rPr>
        <w:t xml:space="preserve"> Запроса №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E3E87">
        <w:rPr>
          <w:rFonts w:ascii="Times New Roman" w:hAnsi="Times New Roman" w:cs="Times New Roman"/>
          <w:sz w:val="28"/>
          <w:szCs w:val="28"/>
        </w:rPr>
        <w:t xml:space="preserve"> на изменение </w:t>
      </w:r>
      <w:r>
        <w:rPr>
          <w:rFonts w:ascii="Times New Roman" w:hAnsi="Times New Roman" w:cs="Times New Roman"/>
          <w:sz w:val="28"/>
          <w:szCs w:val="28"/>
        </w:rPr>
        <w:t xml:space="preserve">паспорта регионального проекта </w:t>
      </w:r>
      <w:r w:rsidRPr="002E3E87">
        <w:rPr>
          <w:rFonts w:ascii="Times New Roman" w:hAnsi="Times New Roman" w:cs="Times New Roman"/>
          <w:sz w:val="28"/>
          <w:szCs w:val="28"/>
        </w:rPr>
        <w:t>«Финансовая поддержка семей при рождении детей в Курской области»</w:t>
      </w:r>
      <w:r>
        <w:rPr>
          <w:rFonts w:ascii="Times New Roman" w:hAnsi="Times New Roman" w:cs="Times New Roman"/>
          <w:color w:val="000000"/>
        </w:rPr>
        <w:t xml:space="preserve"> - </w:t>
      </w:r>
      <w:r w:rsidRPr="00D528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начальник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управления </w:t>
      </w:r>
      <w:r w:rsidRPr="00D528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контроля социальных выплат</w:t>
      </w:r>
      <w:r w:rsidRPr="00D528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Н.И. Никифорова.</w:t>
      </w:r>
    </w:p>
    <w:p w:rsidR="00A31A3A" w:rsidRDefault="00A31A3A" w:rsidP="003C741A">
      <w:pPr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C741A">
        <w:rPr>
          <w:rFonts w:ascii="Times New Roman" w:hAnsi="Times New Roman" w:cs="Times New Roman"/>
          <w:color w:val="000000"/>
          <w:sz w:val="28"/>
          <w:szCs w:val="28"/>
        </w:rPr>
        <w:t>3. «</w:t>
      </w:r>
      <w:r w:rsidRPr="003C74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 рассмотрении </w:t>
      </w:r>
      <w:r w:rsidRPr="003C741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Запроса № 19 на изменение паспорта регионального проекта </w:t>
      </w:r>
      <w:r w:rsidRPr="003C741A">
        <w:rPr>
          <w:rFonts w:ascii="Times New Roman" w:hAnsi="Times New Roman" w:cs="Times New Roman"/>
          <w:sz w:val="28"/>
          <w:szCs w:val="28"/>
        </w:rPr>
        <w:t>«Разработка и реализация программы системной поддержки и повышения качества жизни граждан старшего поколения» («Старшее поколение»)</w:t>
      </w:r>
      <w:r w:rsidRPr="003C741A">
        <w:t xml:space="preserve"> </w:t>
      </w:r>
      <w:r w:rsidRPr="003C74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консультант</w:t>
      </w:r>
      <w:r w:rsidRPr="003B358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отдела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технологий социального обслуживания граждан</w:t>
      </w:r>
      <w:r w:rsidRPr="003B358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Воробьева Д.Ю.</w:t>
      </w:r>
    </w:p>
    <w:p w:rsidR="00A31A3A" w:rsidRPr="006E3C45" w:rsidRDefault="00A31A3A" w:rsidP="00382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8080"/>
          <w:sz w:val="28"/>
          <w:szCs w:val="28"/>
          <w:lang w:eastAsia="ru-RU"/>
        </w:rPr>
      </w:pPr>
    </w:p>
    <w:p w:rsidR="00A31A3A" w:rsidRPr="002E59A8" w:rsidRDefault="00A31A3A" w:rsidP="00382A2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A3A" w:rsidRPr="00437051" w:rsidRDefault="00A31A3A" w:rsidP="00382A2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A3A" w:rsidRDefault="00A31A3A" w:rsidP="00382A2A">
      <w:pPr>
        <w:spacing w:after="20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Председатель общественного совета                                   О.Л. Ворошилова</w:t>
      </w:r>
    </w:p>
    <w:p w:rsidR="00A31A3A" w:rsidRDefault="00A31A3A" w:rsidP="00382A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1A3A" w:rsidRDefault="00A31A3A" w:rsidP="00382A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1A3A" w:rsidRDefault="00A31A3A" w:rsidP="00382A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1A3A" w:rsidRDefault="00A31A3A" w:rsidP="00382A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1A3A" w:rsidRDefault="00A31A3A" w:rsidP="00382A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1A3A" w:rsidRDefault="00A31A3A" w:rsidP="00382A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1A3A" w:rsidRDefault="00A31A3A" w:rsidP="00382A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1A3A" w:rsidRDefault="00A31A3A" w:rsidP="00382A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1A3A" w:rsidRDefault="00A31A3A" w:rsidP="00F83A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Pr="00350C6D" w:rsidRDefault="00A31A3A" w:rsidP="00F83A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0C6D"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A31A3A" w:rsidRPr="00350C6D" w:rsidRDefault="00A31A3A" w:rsidP="00F83A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0C6D">
        <w:rPr>
          <w:rFonts w:ascii="Times New Roman" w:hAnsi="Times New Roman" w:cs="Times New Roman"/>
          <w:b/>
          <w:bCs/>
          <w:sz w:val="28"/>
          <w:szCs w:val="28"/>
        </w:rPr>
        <w:t>заседания общественного совета при комитете социального обеспечения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, материнства и детства</w:t>
      </w:r>
      <w:r w:rsidRPr="00350C6D">
        <w:rPr>
          <w:rFonts w:ascii="Times New Roman" w:hAnsi="Times New Roman" w:cs="Times New Roman"/>
          <w:b/>
          <w:bCs/>
          <w:sz w:val="28"/>
          <w:szCs w:val="28"/>
        </w:rPr>
        <w:t xml:space="preserve"> Курской области</w:t>
      </w:r>
    </w:p>
    <w:p w:rsidR="00A31A3A" w:rsidRPr="00350C6D" w:rsidRDefault="00A31A3A" w:rsidP="00F83A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Pr="0075633A" w:rsidRDefault="00A31A3A" w:rsidP="00F83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33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5633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Pr="0075633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5633A">
        <w:rPr>
          <w:rFonts w:ascii="Times New Roman" w:hAnsi="Times New Roman" w:cs="Times New Roman"/>
          <w:sz w:val="28"/>
          <w:szCs w:val="28"/>
        </w:rPr>
        <w:t xml:space="preserve"> г.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34</w:t>
      </w:r>
    </w:p>
    <w:p w:rsidR="00A31A3A" w:rsidRDefault="00A31A3A" w:rsidP="00F83A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Pr="0075633A" w:rsidRDefault="00A31A3A" w:rsidP="00F83A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633A">
        <w:rPr>
          <w:rFonts w:ascii="Times New Roman" w:hAnsi="Times New Roman" w:cs="Times New Roman"/>
          <w:b/>
          <w:bCs/>
          <w:sz w:val="28"/>
          <w:szCs w:val="28"/>
        </w:rPr>
        <w:t xml:space="preserve">Присутствовали:   </w:t>
      </w:r>
    </w:p>
    <w:p w:rsidR="00A31A3A" w:rsidRPr="0075633A" w:rsidRDefault="00A31A3A" w:rsidP="00F83A62">
      <w:pPr>
        <w:spacing w:after="0" w:line="240" w:lineRule="auto"/>
        <w:ind w:left="63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33A">
        <w:rPr>
          <w:rFonts w:ascii="Times New Roman" w:hAnsi="Times New Roman" w:cs="Times New Roman"/>
          <w:sz w:val="28"/>
          <w:szCs w:val="28"/>
        </w:rPr>
        <w:t>Агаркова Т.А.</w:t>
      </w:r>
    </w:p>
    <w:p w:rsidR="00A31A3A" w:rsidRPr="0075633A" w:rsidRDefault="00A31A3A" w:rsidP="00F83A62">
      <w:pPr>
        <w:spacing w:after="0" w:line="240" w:lineRule="auto"/>
        <w:ind w:left="63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33A">
        <w:rPr>
          <w:rFonts w:ascii="Times New Roman" w:hAnsi="Times New Roman" w:cs="Times New Roman"/>
          <w:sz w:val="28"/>
          <w:szCs w:val="28"/>
        </w:rPr>
        <w:t>Банникова Т.А.</w:t>
      </w:r>
    </w:p>
    <w:p w:rsidR="00A31A3A" w:rsidRPr="0075633A" w:rsidRDefault="00A31A3A" w:rsidP="00F83A62">
      <w:pPr>
        <w:spacing w:after="0" w:line="240" w:lineRule="auto"/>
        <w:ind w:left="63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33A">
        <w:rPr>
          <w:rFonts w:ascii="Times New Roman" w:hAnsi="Times New Roman" w:cs="Times New Roman"/>
          <w:sz w:val="28"/>
          <w:szCs w:val="28"/>
        </w:rPr>
        <w:t>Белозерова Т.Б.</w:t>
      </w:r>
    </w:p>
    <w:p w:rsidR="00A31A3A" w:rsidRPr="004D734C" w:rsidRDefault="00A31A3A" w:rsidP="00F83A62">
      <w:pPr>
        <w:spacing w:after="0" w:line="240" w:lineRule="auto"/>
        <w:ind w:left="63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34C">
        <w:rPr>
          <w:rFonts w:ascii="Times New Roman" w:hAnsi="Times New Roman" w:cs="Times New Roman"/>
          <w:sz w:val="28"/>
          <w:szCs w:val="28"/>
        </w:rPr>
        <w:t>Ворошилова О.Л.</w:t>
      </w:r>
    </w:p>
    <w:p w:rsidR="00A31A3A" w:rsidRPr="0075633A" w:rsidRDefault="00A31A3A" w:rsidP="00F83A62">
      <w:pPr>
        <w:spacing w:after="0" w:line="240" w:lineRule="auto"/>
        <w:ind w:left="630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Ветров Г.А.</w:t>
      </w:r>
    </w:p>
    <w:p w:rsidR="00A31A3A" w:rsidRPr="0075633A" w:rsidRDefault="00A31A3A" w:rsidP="00F83A62">
      <w:pPr>
        <w:spacing w:after="0" w:line="240" w:lineRule="auto"/>
        <w:ind w:left="63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33A">
        <w:rPr>
          <w:rFonts w:ascii="Times New Roman" w:hAnsi="Times New Roman" w:cs="Times New Roman"/>
          <w:sz w:val="28"/>
          <w:szCs w:val="28"/>
        </w:rPr>
        <w:t>Горбатенко С.А.</w:t>
      </w:r>
    </w:p>
    <w:p w:rsidR="00A31A3A" w:rsidRPr="0075633A" w:rsidRDefault="00A31A3A" w:rsidP="00F83A62">
      <w:pPr>
        <w:spacing w:after="0" w:line="240" w:lineRule="auto"/>
        <w:ind w:left="63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33A">
        <w:rPr>
          <w:rFonts w:ascii="Times New Roman" w:hAnsi="Times New Roman" w:cs="Times New Roman"/>
          <w:sz w:val="28"/>
          <w:szCs w:val="28"/>
        </w:rPr>
        <w:t>Дюкарев А.Б.</w:t>
      </w:r>
    </w:p>
    <w:p w:rsidR="00A31A3A" w:rsidRPr="0075633A" w:rsidRDefault="00A31A3A" w:rsidP="00F83A62">
      <w:pPr>
        <w:spacing w:after="0" w:line="240" w:lineRule="auto"/>
        <w:ind w:left="63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33A">
        <w:rPr>
          <w:rFonts w:ascii="Times New Roman" w:hAnsi="Times New Roman" w:cs="Times New Roman"/>
          <w:sz w:val="28"/>
          <w:szCs w:val="28"/>
        </w:rPr>
        <w:t>Проскурина Е.Ю.</w:t>
      </w:r>
    </w:p>
    <w:p w:rsidR="00A31A3A" w:rsidRPr="0075633A" w:rsidRDefault="00A31A3A" w:rsidP="00F83A62">
      <w:pPr>
        <w:spacing w:after="0" w:line="240" w:lineRule="auto"/>
        <w:ind w:left="63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33A">
        <w:rPr>
          <w:rFonts w:ascii="Times New Roman" w:hAnsi="Times New Roman" w:cs="Times New Roman"/>
          <w:sz w:val="28"/>
          <w:szCs w:val="28"/>
        </w:rPr>
        <w:t>Теплицкий И.Л.</w:t>
      </w:r>
    </w:p>
    <w:p w:rsidR="00A31A3A" w:rsidRPr="00350C6D" w:rsidRDefault="00A31A3A" w:rsidP="00F83A62">
      <w:pPr>
        <w:spacing w:after="0" w:line="240" w:lineRule="auto"/>
        <w:ind w:left="63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33A">
        <w:rPr>
          <w:rFonts w:ascii="Times New Roman" w:hAnsi="Times New Roman" w:cs="Times New Roman"/>
          <w:sz w:val="28"/>
          <w:szCs w:val="28"/>
        </w:rPr>
        <w:t>Черней С.В.</w:t>
      </w:r>
    </w:p>
    <w:p w:rsidR="00A31A3A" w:rsidRDefault="00A31A3A" w:rsidP="00F83A62">
      <w:pPr>
        <w:pStyle w:val="BodyText"/>
        <w:tabs>
          <w:tab w:val="left" w:pos="5280"/>
        </w:tabs>
        <w:ind w:right="-1" w:firstLine="709"/>
        <w:jc w:val="both"/>
        <w:rPr>
          <w:rFonts w:ascii="Times New Roman" w:hAnsi="Times New Roman" w:cs="Times New Roman"/>
          <w:highlight w:val="cyan"/>
          <w:u w:val="single"/>
        </w:rPr>
      </w:pPr>
    </w:p>
    <w:p w:rsidR="00A31A3A" w:rsidRDefault="00A31A3A" w:rsidP="00F83A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F83A62">
      <w:pPr>
        <w:pStyle w:val="BodyText"/>
        <w:tabs>
          <w:tab w:val="left" w:pos="5280"/>
        </w:tabs>
        <w:ind w:right="-1" w:firstLine="709"/>
        <w:jc w:val="both"/>
        <w:rPr>
          <w:rFonts w:ascii="Times New Roman" w:hAnsi="Times New Roman" w:cs="Times New Roman"/>
          <w:highlight w:val="cyan"/>
          <w:u w:val="single"/>
        </w:rPr>
      </w:pPr>
      <w:r w:rsidRPr="000C6042">
        <w:rPr>
          <w:rFonts w:ascii="Times New Roman" w:hAnsi="Times New Roman" w:cs="Times New Roman"/>
          <w:u w:val="single"/>
        </w:rPr>
        <w:t xml:space="preserve">По </w:t>
      </w:r>
      <w:r>
        <w:rPr>
          <w:rFonts w:ascii="Times New Roman" w:hAnsi="Times New Roman" w:cs="Times New Roman"/>
          <w:u w:val="single"/>
        </w:rPr>
        <w:t>первому</w:t>
      </w:r>
      <w:r w:rsidRPr="000C6042">
        <w:rPr>
          <w:rFonts w:ascii="Times New Roman" w:hAnsi="Times New Roman" w:cs="Times New Roman"/>
          <w:u w:val="single"/>
        </w:rPr>
        <w:t xml:space="preserve"> вопросу слушали:</w:t>
      </w:r>
      <w:r w:rsidRPr="000C6042">
        <w:rPr>
          <w:rFonts w:ascii="Times New Roman" w:hAnsi="Times New Roman" w:cs="Times New Roman"/>
        </w:rPr>
        <w:t xml:space="preserve"> </w:t>
      </w:r>
      <w:r w:rsidRPr="00A252BD">
        <w:rPr>
          <w:rFonts w:ascii="Times New Roman" w:hAnsi="Times New Roman" w:cs="Times New Roman"/>
          <w:b/>
          <w:bCs/>
        </w:rPr>
        <w:t>начальник</w:t>
      </w:r>
      <w:r>
        <w:rPr>
          <w:rFonts w:ascii="Times New Roman" w:hAnsi="Times New Roman" w:cs="Times New Roman"/>
          <w:b/>
          <w:bCs/>
        </w:rPr>
        <w:t>а</w:t>
      </w:r>
      <w:r w:rsidRPr="00A252BD">
        <w:rPr>
          <w:rFonts w:ascii="Times New Roman" w:hAnsi="Times New Roman" w:cs="Times New Roman"/>
          <w:b/>
          <w:bCs/>
        </w:rPr>
        <w:t xml:space="preserve"> управления обеспечения и контроля с</w:t>
      </w:r>
      <w:r>
        <w:rPr>
          <w:rFonts w:ascii="Times New Roman" w:hAnsi="Times New Roman" w:cs="Times New Roman"/>
          <w:b/>
          <w:bCs/>
        </w:rPr>
        <w:t>оциальных выплат Н.И. Никифорову:</w:t>
      </w:r>
      <w:r w:rsidRPr="00D528D4">
        <w:rPr>
          <w:rFonts w:ascii="Times New Roman" w:hAnsi="Times New Roman" w:cs="Times New Roman"/>
          <w:spacing w:val="2"/>
          <w:shd w:val="clear" w:color="auto" w:fill="FFFFFF"/>
        </w:rPr>
        <w:t xml:space="preserve"> </w:t>
      </w:r>
      <w:r w:rsidRPr="00D528D4">
        <w:rPr>
          <w:rFonts w:ascii="Times New Roman" w:hAnsi="Times New Roman" w:cs="Times New Roman"/>
          <w:color w:val="000000"/>
        </w:rPr>
        <w:t>«</w:t>
      </w:r>
      <w:r w:rsidRPr="00382A2A">
        <w:rPr>
          <w:rFonts w:ascii="Times New Roman" w:hAnsi="Times New Roman" w:cs="Times New Roman"/>
        </w:rPr>
        <w:t>О внесении изменений в Закон Курской области «О государственной поддержке семей, имеющих детей, в Курской области»</w:t>
      </w:r>
    </w:p>
    <w:p w:rsidR="00A31A3A" w:rsidRDefault="00A31A3A" w:rsidP="00F83A62">
      <w:pPr>
        <w:tabs>
          <w:tab w:val="left" w:pos="1260"/>
          <w:tab w:val="center" w:pos="4677"/>
          <w:tab w:val="left" w:pos="705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Pr="000C6042" w:rsidRDefault="00A31A3A" w:rsidP="00F83A62">
      <w:pPr>
        <w:tabs>
          <w:tab w:val="left" w:pos="1260"/>
          <w:tab w:val="center" w:pos="4677"/>
          <w:tab w:val="left" w:pos="705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6042">
        <w:rPr>
          <w:rFonts w:ascii="Times New Roman" w:hAnsi="Times New Roman" w:cs="Times New Roman"/>
          <w:b/>
          <w:bCs/>
          <w:sz w:val="28"/>
          <w:szCs w:val="28"/>
        </w:rPr>
        <w:t>Выступали:</w:t>
      </w:r>
    </w:p>
    <w:p w:rsidR="00A31A3A" w:rsidRPr="000C6042" w:rsidRDefault="00A31A3A" w:rsidP="00F83A62">
      <w:pPr>
        <w:tabs>
          <w:tab w:val="left" w:pos="1260"/>
          <w:tab w:val="center" w:pos="4677"/>
          <w:tab w:val="left" w:pos="705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Pr="0040299F" w:rsidRDefault="00A31A3A" w:rsidP="00F83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Черней С. В.  </w:t>
      </w:r>
      <w:r w:rsidRPr="000C6042">
        <w:rPr>
          <w:rFonts w:ascii="Times New Roman" w:hAnsi="Times New Roman" w:cs="Times New Roman"/>
          <w:color w:val="000000"/>
          <w:sz w:val="28"/>
          <w:szCs w:val="28"/>
        </w:rPr>
        <w:t xml:space="preserve">обратилась к докладчику с уточняющим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C6042">
        <w:rPr>
          <w:rFonts w:ascii="Times New Roman" w:hAnsi="Times New Roman" w:cs="Times New Roman"/>
          <w:color w:val="000000"/>
          <w:sz w:val="28"/>
          <w:szCs w:val="28"/>
        </w:rPr>
        <w:t xml:space="preserve">опросом: «В связи с чем возникла необходимость внесения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изменений в </w:t>
      </w:r>
      <w:r w:rsidRPr="0040299F">
        <w:rPr>
          <w:rFonts w:ascii="Times New Roman" w:hAnsi="Times New Roman" w:cs="Times New Roman"/>
          <w:color w:val="000000"/>
          <w:sz w:val="28"/>
          <w:szCs w:val="28"/>
        </w:rPr>
        <w:t>Закон Курской области «О государственной поддержке семей, имеющих детей, в Курской области</w:t>
      </w:r>
      <w:r w:rsidRPr="0040299F">
        <w:rPr>
          <w:rFonts w:ascii="Times New Roman" w:hAnsi="Times New Roman" w:cs="Times New Roman"/>
          <w:sz w:val="28"/>
          <w:szCs w:val="28"/>
        </w:rPr>
        <w:t>».</w:t>
      </w:r>
    </w:p>
    <w:p w:rsidR="00A31A3A" w:rsidRDefault="00A31A3A" w:rsidP="00F83A62">
      <w:pPr>
        <w:pStyle w:val="BodyText"/>
        <w:tabs>
          <w:tab w:val="left" w:pos="5280"/>
        </w:tabs>
        <w:ind w:right="-1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31A3A" w:rsidRDefault="00A31A3A" w:rsidP="00F83A62">
      <w:pPr>
        <w:pStyle w:val="BodyText"/>
        <w:tabs>
          <w:tab w:val="left" w:pos="5280"/>
        </w:tabs>
        <w:ind w:right="-1"/>
        <w:jc w:val="both"/>
        <w:rPr>
          <w:rFonts w:ascii="Times New Roman" w:hAnsi="Times New Roman" w:cs="Times New Roman"/>
        </w:rPr>
      </w:pPr>
      <w:r w:rsidRPr="000C6042">
        <w:rPr>
          <w:rFonts w:ascii="Times New Roman" w:hAnsi="Times New Roman" w:cs="Times New Roman"/>
          <w:b/>
          <w:bCs/>
          <w:color w:val="000000"/>
        </w:rPr>
        <w:t>Принято решение:</w:t>
      </w:r>
      <w:r w:rsidRPr="000C604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одобрить</w:t>
      </w:r>
      <w:r w:rsidRPr="00D528D4">
        <w:rPr>
          <w:rFonts w:ascii="Times New Roman" w:hAnsi="Times New Roman" w:cs="Times New Roman"/>
          <w:color w:val="000000"/>
        </w:rPr>
        <w:t xml:space="preserve"> проект Закона Курской области «</w:t>
      </w:r>
      <w:r w:rsidRPr="00382A2A">
        <w:rPr>
          <w:rFonts w:ascii="Times New Roman" w:hAnsi="Times New Roman" w:cs="Times New Roman"/>
        </w:rPr>
        <w:t>О внесении изменений в Закон Курской области «О государственной поддержке семей, имеющих детей, в Курской области</w:t>
      </w:r>
      <w:r>
        <w:rPr>
          <w:rFonts w:ascii="Times New Roman" w:hAnsi="Times New Roman" w:cs="Times New Roman"/>
        </w:rPr>
        <w:t>.</w:t>
      </w:r>
    </w:p>
    <w:p w:rsidR="00A31A3A" w:rsidRPr="00676304" w:rsidRDefault="00A31A3A" w:rsidP="00F83A62">
      <w:pPr>
        <w:pStyle w:val="BodyText"/>
        <w:tabs>
          <w:tab w:val="left" w:pos="5280"/>
        </w:tabs>
        <w:ind w:right="-1"/>
        <w:jc w:val="both"/>
        <w:rPr>
          <w:rFonts w:ascii="Times New Roman" w:hAnsi="Times New Roman" w:cs="Times New Roman"/>
          <w:color w:val="000000"/>
          <w:u w:val="single"/>
        </w:rPr>
      </w:pPr>
      <w:r w:rsidRPr="000C6042">
        <w:rPr>
          <w:rFonts w:ascii="Times New Roman" w:hAnsi="Times New Roman" w:cs="Times New Roman"/>
          <w:b/>
          <w:bCs/>
          <w:color w:val="000000"/>
        </w:rPr>
        <w:t xml:space="preserve"> Голосовали </w:t>
      </w:r>
      <w:r w:rsidRPr="000C6042">
        <w:rPr>
          <w:rFonts w:ascii="Times New Roman" w:hAnsi="Times New Roman" w:cs="Times New Roman"/>
          <w:color w:val="000000"/>
        </w:rPr>
        <w:t>«за» - единогласно</w:t>
      </w:r>
      <w:r>
        <w:rPr>
          <w:rFonts w:ascii="Times New Roman" w:hAnsi="Times New Roman" w:cs="Times New Roman"/>
          <w:color w:val="000000"/>
        </w:rPr>
        <w:t>.</w:t>
      </w:r>
    </w:p>
    <w:p w:rsidR="00A31A3A" w:rsidRDefault="00A31A3A" w:rsidP="00F83A62">
      <w:pPr>
        <w:pStyle w:val="BodyText"/>
        <w:tabs>
          <w:tab w:val="left" w:pos="5280"/>
        </w:tabs>
        <w:ind w:right="-1" w:firstLine="709"/>
        <w:jc w:val="both"/>
        <w:rPr>
          <w:rFonts w:ascii="Times New Roman" w:hAnsi="Times New Roman" w:cs="Times New Roman"/>
          <w:highlight w:val="cyan"/>
          <w:u w:val="single"/>
        </w:rPr>
      </w:pPr>
    </w:p>
    <w:p w:rsidR="00A31A3A" w:rsidRDefault="00A31A3A" w:rsidP="00F83A62">
      <w:pPr>
        <w:pStyle w:val="BodyText"/>
        <w:tabs>
          <w:tab w:val="left" w:pos="5280"/>
        </w:tabs>
        <w:ind w:right="-1" w:firstLine="709"/>
        <w:jc w:val="both"/>
        <w:rPr>
          <w:rFonts w:ascii="Times New Roman" w:hAnsi="Times New Roman" w:cs="Times New Roman"/>
          <w:highlight w:val="cyan"/>
          <w:u w:val="single"/>
        </w:rPr>
      </w:pPr>
      <w:r w:rsidRPr="000C6042">
        <w:rPr>
          <w:rFonts w:ascii="Times New Roman" w:hAnsi="Times New Roman" w:cs="Times New Roman"/>
          <w:u w:val="single"/>
        </w:rPr>
        <w:t xml:space="preserve">По </w:t>
      </w:r>
      <w:r>
        <w:rPr>
          <w:rFonts w:ascii="Times New Roman" w:hAnsi="Times New Roman" w:cs="Times New Roman"/>
          <w:u w:val="single"/>
        </w:rPr>
        <w:t>второму</w:t>
      </w:r>
      <w:r w:rsidRPr="000C6042">
        <w:rPr>
          <w:rFonts w:ascii="Times New Roman" w:hAnsi="Times New Roman" w:cs="Times New Roman"/>
          <w:u w:val="single"/>
        </w:rPr>
        <w:t xml:space="preserve"> вопросу слушали:</w:t>
      </w:r>
      <w:r w:rsidRPr="000C6042">
        <w:rPr>
          <w:rFonts w:ascii="Times New Roman" w:hAnsi="Times New Roman" w:cs="Times New Roman"/>
        </w:rPr>
        <w:t xml:space="preserve"> </w:t>
      </w:r>
      <w:r w:rsidRPr="00A252BD">
        <w:rPr>
          <w:rFonts w:ascii="Times New Roman" w:hAnsi="Times New Roman" w:cs="Times New Roman"/>
          <w:b/>
          <w:bCs/>
        </w:rPr>
        <w:t>начальник</w:t>
      </w:r>
      <w:r>
        <w:rPr>
          <w:rFonts w:ascii="Times New Roman" w:hAnsi="Times New Roman" w:cs="Times New Roman"/>
          <w:b/>
          <w:bCs/>
        </w:rPr>
        <w:t>а</w:t>
      </w:r>
      <w:r w:rsidRPr="00A252BD">
        <w:rPr>
          <w:rFonts w:ascii="Times New Roman" w:hAnsi="Times New Roman" w:cs="Times New Roman"/>
          <w:b/>
          <w:bCs/>
        </w:rPr>
        <w:t xml:space="preserve"> управления обеспечения и контроля с</w:t>
      </w:r>
      <w:r>
        <w:rPr>
          <w:rFonts w:ascii="Times New Roman" w:hAnsi="Times New Roman" w:cs="Times New Roman"/>
          <w:b/>
          <w:bCs/>
        </w:rPr>
        <w:t xml:space="preserve">оциальных выплат Н.И. Никифорову: </w:t>
      </w:r>
      <w:r w:rsidRPr="003C741A">
        <w:rPr>
          <w:rFonts w:ascii="Times New Roman" w:hAnsi="Times New Roman" w:cs="Times New Roman"/>
          <w:color w:val="000000"/>
        </w:rPr>
        <w:t>«</w:t>
      </w:r>
      <w:r w:rsidRPr="003C741A">
        <w:rPr>
          <w:rFonts w:ascii="Times New Roman" w:hAnsi="Times New Roman" w:cs="Times New Roman"/>
        </w:rPr>
        <w:t>О рассмотрении</w:t>
      </w:r>
      <w:r w:rsidRPr="002E3E87">
        <w:rPr>
          <w:rFonts w:ascii="Times New Roman" w:hAnsi="Times New Roman" w:cs="Times New Roman"/>
        </w:rPr>
        <w:t xml:space="preserve"> Запроса № </w:t>
      </w:r>
      <w:r>
        <w:rPr>
          <w:rFonts w:ascii="Times New Roman" w:hAnsi="Times New Roman" w:cs="Times New Roman"/>
        </w:rPr>
        <w:t>20</w:t>
      </w:r>
      <w:r w:rsidRPr="002E3E87">
        <w:rPr>
          <w:rFonts w:ascii="Times New Roman" w:hAnsi="Times New Roman" w:cs="Times New Roman"/>
        </w:rPr>
        <w:t xml:space="preserve"> на изменение </w:t>
      </w:r>
      <w:r>
        <w:rPr>
          <w:rFonts w:ascii="Times New Roman" w:hAnsi="Times New Roman" w:cs="Times New Roman"/>
        </w:rPr>
        <w:t xml:space="preserve">паспорта регионального проекта </w:t>
      </w:r>
      <w:r w:rsidRPr="002E3E87">
        <w:rPr>
          <w:rFonts w:ascii="Times New Roman" w:hAnsi="Times New Roman" w:cs="Times New Roman"/>
        </w:rPr>
        <w:t>«Финансовая поддержка семей при рождении детей в Курской области»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</w:t>
      </w:r>
    </w:p>
    <w:p w:rsidR="00A31A3A" w:rsidRDefault="00A31A3A" w:rsidP="00F83A62">
      <w:pPr>
        <w:tabs>
          <w:tab w:val="left" w:pos="1260"/>
          <w:tab w:val="center" w:pos="4677"/>
          <w:tab w:val="left" w:pos="705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F83A62">
      <w:pPr>
        <w:tabs>
          <w:tab w:val="left" w:pos="1260"/>
          <w:tab w:val="center" w:pos="4677"/>
          <w:tab w:val="left" w:pos="705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034F">
        <w:rPr>
          <w:rFonts w:ascii="Times New Roman" w:hAnsi="Times New Roman" w:cs="Times New Roman"/>
          <w:b/>
          <w:bCs/>
          <w:sz w:val="28"/>
          <w:szCs w:val="28"/>
        </w:rPr>
        <w:t>Выступали:</w:t>
      </w:r>
    </w:p>
    <w:p w:rsidR="00A31A3A" w:rsidRDefault="00A31A3A" w:rsidP="00F83A62">
      <w:pPr>
        <w:tabs>
          <w:tab w:val="left" w:pos="1260"/>
          <w:tab w:val="center" w:pos="4677"/>
          <w:tab w:val="left" w:pos="705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F83A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Дюкарев А.Б. </w:t>
      </w:r>
      <w:r>
        <w:rPr>
          <w:rFonts w:ascii="Times New Roman" w:hAnsi="Times New Roman" w:cs="Times New Roman"/>
          <w:sz w:val="28"/>
          <w:szCs w:val="28"/>
        </w:rPr>
        <w:t>обратился к докладчику с уточняющим вопросом:                   «В связи с чем возникла необходимость внесения изменений в паспорт регионального проекта «Финансовая поддержка семей при рождении детей в Курской области».</w:t>
      </w:r>
    </w:p>
    <w:p w:rsidR="00A31A3A" w:rsidRDefault="00A31A3A" w:rsidP="00F83A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83">
        <w:rPr>
          <w:rFonts w:ascii="Times New Roman" w:hAnsi="Times New Roman" w:cs="Times New Roman"/>
          <w:b/>
          <w:bCs/>
          <w:sz w:val="28"/>
          <w:szCs w:val="28"/>
        </w:rPr>
        <w:t>Белозерова Т.Б.</w:t>
      </w:r>
      <w:r>
        <w:rPr>
          <w:rFonts w:ascii="Times New Roman" w:hAnsi="Times New Roman" w:cs="Times New Roman"/>
          <w:sz w:val="28"/>
          <w:szCs w:val="28"/>
        </w:rPr>
        <w:t xml:space="preserve"> обратилась к докладчику с вопросом: «Изменения носят редакционный характер и не оказывают влияния на параметры проекта».</w:t>
      </w:r>
    </w:p>
    <w:p w:rsidR="00A31A3A" w:rsidRDefault="00A31A3A" w:rsidP="00F83A6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F83A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83">
        <w:rPr>
          <w:rFonts w:ascii="Times New Roman" w:hAnsi="Times New Roman" w:cs="Times New Roman"/>
          <w:b/>
          <w:bCs/>
          <w:sz w:val="28"/>
          <w:szCs w:val="28"/>
        </w:rPr>
        <w:t>Принято решение:</w:t>
      </w:r>
      <w:r>
        <w:rPr>
          <w:rFonts w:ascii="Times New Roman" w:hAnsi="Times New Roman" w:cs="Times New Roman"/>
          <w:sz w:val="28"/>
          <w:szCs w:val="28"/>
        </w:rPr>
        <w:t xml:space="preserve"> одобрить Запрос 20 на изменение паспорта регионального проекта «Финансовая поддержка семей при рождении детей в Курской области».</w:t>
      </w:r>
    </w:p>
    <w:p w:rsidR="00A31A3A" w:rsidRDefault="00A31A3A" w:rsidP="00F83A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83">
        <w:rPr>
          <w:rFonts w:ascii="Times New Roman" w:hAnsi="Times New Roman" w:cs="Times New Roman"/>
          <w:b/>
          <w:bCs/>
          <w:sz w:val="28"/>
          <w:szCs w:val="28"/>
        </w:rPr>
        <w:t>Голосовали</w:t>
      </w:r>
      <w:r>
        <w:rPr>
          <w:rFonts w:ascii="Times New Roman" w:hAnsi="Times New Roman" w:cs="Times New Roman"/>
          <w:sz w:val="28"/>
          <w:szCs w:val="28"/>
        </w:rPr>
        <w:t xml:space="preserve"> «за» - единогласно.</w:t>
      </w:r>
    </w:p>
    <w:p w:rsidR="00A31A3A" w:rsidRDefault="00A31A3A" w:rsidP="00F83A62">
      <w:pPr>
        <w:pStyle w:val="BodyText"/>
        <w:tabs>
          <w:tab w:val="left" w:pos="5280"/>
        </w:tabs>
        <w:ind w:right="-1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31A3A" w:rsidRPr="00DF4B51" w:rsidRDefault="00A31A3A" w:rsidP="00F83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B51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>третьему</w:t>
      </w:r>
      <w:r w:rsidRPr="00DF4B51">
        <w:rPr>
          <w:rFonts w:ascii="Times New Roman" w:hAnsi="Times New Roman" w:cs="Times New Roman"/>
          <w:sz w:val="28"/>
          <w:szCs w:val="28"/>
          <w:u w:val="single"/>
        </w:rPr>
        <w:t xml:space="preserve"> вопросу слушали:</w:t>
      </w:r>
      <w:r w:rsidRPr="00DF4B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консультанта</w:t>
      </w:r>
      <w:r w:rsidRPr="003B358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отдела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технологий социального обслуживания граждан Д.Ю.</w:t>
      </w:r>
      <w:r w:rsidRPr="003B358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Воробьеву</w:t>
      </w:r>
      <w:r w:rsidRPr="00DF4B51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рассмотрении З</w:t>
      </w:r>
      <w:r w:rsidRPr="00DF4B51">
        <w:rPr>
          <w:rFonts w:ascii="Times New Roman" w:hAnsi="Times New Roman" w:cs="Times New Roman"/>
          <w:sz w:val="28"/>
          <w:szCs w:val="28"/>
        </w:rPr>
        <w:t>апр</w:t>
      </w:r>
      <w:r>
        <w:rPr>
          <w:rFonts w:ascii="Times New Roman" w:hAnsi="Times New Roman" w:cs="Times New Roman"/>
          <w:sz w:val="28"/>
          <w:szCs w:val="28"/>
        </w:rPr>
        <w:t>оса № 19</w:t>
      </w:r>
      <w:r w:rsidRPr="00DF4B51">
        <w:rPr>
          <w:rFonts w:ascii="Times New Roman" w:hAnsi="Times New Roman" w:cs="Times New Roman"/>
          <w:sz w:val="28"/>
          <w:szCs w:val="28"/>
        </w:rPr>
        <w:t xml:space="preserve"> на изменение паспорта регионального проекта «Разработка и реализация программы системной поддержки и повышения качества жизни граждан старше</w:t>
      </w:r>
      <w:r>
        <w:rPr>
          <w:rFonts w:ascii="Times New Roman" w:hAnsi="Times New Roman" w:cs="Times New Roman"/>
          <w:sz w:val="28"/>
          <w:szCs w:val="28"/>
        </w:rPr>
        <w:t>го поколения в Курской области».</w:t>
      </w:r>
    </w:p>
    <w:p w:rsidR="00A31A3A" w:rsidRDefault="00A31A3A" w:rsidP="00F83A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F83A62">
      <w:pPr>
        <w:tabs>
          <w:tab w:val="left" w:pos="1260"/>
          <w:tab w:val="center" w:pos="4677"/>
          <w:tab w:val="left" w:pos="705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6042">
        <w:rPr>
          <w:rFonts w:ascii="Times New Roman" w:hAnsi="Times New Roman" w:cs="Times New Roman"/>
          <w:b/>
          <w:bCs/>
          <w:sz w:val="28"/>
          <w:szCs w:val="28"/>
        </w:rPr>
        <w:t>Выступали:</w:t>
      </w:r>
    </w:p>
    <w:p w:rsidR="00A31A3A" w:rsidRDefault="00A31A3A" w:rsidP="00F83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Агаркова Т.А. </w:t>
      </w:r>
      <w:r>
        <w:rPr>
          <w:rFonts w:ascii="Times New Roman" w:hAnsi="Times New Roman" w:cs="Times New Roman"/>
          <w:sz w:val="28"/>
          <w:szCs w:val="28"/>
        </w:rPr>
        <w:t>обратилась к докладчику с уточняющим вопросом:               «В связи с чем возникла необходимость внесения изменений в паспорт регионального проекта «Разработка и реализация программы системной поддержки и повышения качества жизни граждан старшего поколения в Курской области».</w:t>
      </w:r>
    </w:p>
    <w:p w:rsidR="00A31A3A" w:rsidRDefault="00A31A3A" w:rsidP="00F83A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65E7">
        <w:rPr>
          <w:rFonts w:ascii="Times New Roman" w:hAnsi="Times New Roman" w:cs="Times New Roman"/>
          <w:b/>
          <w:bCs/>
          <w:sz w:val="28"/>
          <w:szCs w:val="28"/>
        </w:rPr>
        <w:t>Банникова Т.А</w:t>
      </w:r>
      <w:r w:rsidRPr="007563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обратилась к докладчику с вопросом: «Изменения носят редакционный характер и не оказывают влияния на параметры проекта».</w:t>
      </w:r>
    </w:p>
    <w:p w:rsidR="00A31A3A" w:rsidRDefault="00A31A3A" w:rsidP="00F83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A3A" w:rsidRDefault="00A31A3A" w:rsidP="00F83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99">
        <w:rPr>
          <w:rFonts w:ascii="Times New Roman" w:hAnsi="Times New Roman" w:cs="Times New Roman"/>
          <w:b/>
          <w:bCs/>
          <w:sz w:val="28"/>
          <w:szCs w:val="28"/>
        </w:rPr>
        <w:t>Принято решение:</w:t>
      </w:r>
      <w:r>
        <w:rPr>
          <w:rFonts w:ascii="Times New Roman" w:hAnsi="Times New Roman" w:cs="Times New Roman"/>
          <w:sz w:val="28"/>
          <w:szCs w:val="28"/>
        </w:rPr>
        <w:t xml:space="preserve"> одобрить Запрос № 19 на изменение паспорта регионального проекта «Разработка и реализация программы системной поддержки и повышения качества жизни граждан старшего поколения в Курской области».</w:t>
      </w:r>
    </w:p>
    <w:p w:rsidR="00A31A3A" w:rsidRPr="004D734C" w:rsidRDefault="00A31A3A" w:rsidP="00F83A62">
      <w:pPr>
        <w:pStyle w:val="BodyText"/>
        <w:jc w:val="both"/>
        <w:rPr>
          <w:rFonts w:ascii="Times New Roman" w:hAnsi="Times New Roman" w:cs="Times New Roman"/>
          <w:color w:val="000000"/>
        </w:rPr>
      </w:pPr>
      <w:r w:rsidRPr="004D734C">
        <w:rPr>
          <w:rFonts w:ascii="Times New Roman" w:hAnsi="Times New Roman" w:cs="Times New Roman"/>
          <w:b/>
          <w:bCs/>
          <w:color w:val="000000"/>
        </w:rPr>
        <w:t>Голосовали</w:t>
      </w:r>
      <w:r>
        <w:rPr>
          <w:rFonts w:ascii="Times New Roman" w:hAnsi="Times New Roman" w:cs="Times New Roman"/>
          <w:color w:val="000000"/>
        </w:rPr>
        <w:t xml:space="preserve"> «за» - единогласно.</w:t>
      </w:r>
    </w:p>
    <w:p w:rsidR="00A31A3A" w:rsidRDefault="00A31A3A" w:rsidP="00F83A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382A2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0D5288">
      <w:pPr>
        <w:jc w:val="both"/>
        <w:rPr>
          <w:rFonts w:ascii="Times New Roman" w:hAnsi="Times New Roman" w:cs="Times New Roman"/>
          <w:sz w:val="28"/>
          <w:szCs w:val="28"/>
        </w:rPr>
      </w:pPr>
      <w:r w:rsidRPr="00064261">
        <w:rPr>
          <w:rFonts w:ascii="Times New Roman" w:hAnsi="Times New Roman" w:cs="Times New Roman"/>
          <w:b/>
          <w:bCs/>
          <w:sz w:val="28"/>
          <w:szCs w:val="28"/>
        </w:rPr>
        <w:t xml:space="preserve">Ответственный секретарь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064261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06426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И.Л. Теплицкий</w:t>
      </w:r>
    </w:p>
    <w:p w:rsidR="00A31A3A" w:rsidRPr="003902A2" w:rsidRDefault="00A31A3A" w:rsidP="003C741A">
      <w:pPr>
        <w:spacing w:after="0"/>
        <w:ind w:firstLine="709"/>
        <w:jc w:val="both"/>
        <w:rPr>
          <w:rFonts w:cs="Times New Roman"/>
          <w:spacing w:val="2"/>
          <w:shd w:val="clear" w:color="auto" w:fill="FFFFFF"/>
        </w:rPr>
      </w:pPr>
    </w:p>
    <w:p w:rsidR="00A31A3A" w:rsidRPr="00DA6AB0" w:rsidRDefault="00A31A3A" w:rsidP="003C741A">
      <w:pPr>
        <w:spacing w:after="0"/>
        <w:ind w:firstLine="709"/>
        <w:jc w:val="both"/>
        <w:rPr>
          <w:rFonts w:cs="Times New Roman"/>
        </w:rPr>
      </w:pPr>
    </w:p>
    <w:p w:rsidR="00A31A3A" w:rsidRDefault="00A31A3A" w:rsidP="00382A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382A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382A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382A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382A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382A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382A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1A3A" w:rsidRDefault="00A31A3A" w:rsidP="00382A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31A3A" w:rsidSect="00085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6C19"/>
    <w:rsid w:val="00064261"/>
    <w:rsid w:val="00085ECB"/>
    <w:rsid w:val="000B0361"/>
    <w:rsid w:val="000C6042"/>
    <w:rsid w:val="000D5288"/>
    <w:rsid w:val="002E3E87"/>
    <w:rsid w:val="002E59A8"/>
    <w:rsid w:val="0031034F"/>
    <w:rsid w:val="003265E7"/>
    <w:rsid w:val="00344F45"/>
    <w:rsid w:val="00350C6D"/>
    <w:rsid w:val="00382A2A"/>
    <w:rsid w:val="003902A2"/>
    <w:rsid w:val="003B358A"/>
    <w:rsid w:val="003C741A"/>
    <w:rsid w:val="003E65A0"/>
    <w:rsid w:val="0040299F"/>
    <w:rsid w:val="00437051"/>
    <w:rsid w:val="004D734C"/>
    <w:rsid w:val="00515D99"/>
    <w:rsid w:val="00553811"/>
    <w:rsid w:val="00631483"/>
    <w:rsid w:val="00664A4A"/>
    <w:rsid w:val="00676304"/>
    <w:rsid w:val="006C36AB"/>
    <w:rsid w:val="006E3C45"/>
    <w:rsid w:val="0075633A"/>
    <w:rsid w:val="008B33A5"/>
    <w:rsid w:val="00950332"/>
    <w:rsid w:val="009F0079"/>
    <w:rsid w:val="00A252BD"/>
    <w:rsid w:val="00A31A3A"/>
    <w:rsid w:val="00A35FF8"/>
    <w:rsid w:val="00AA1BEF"/>
    <w:rsid w:val="00C16C19"/>
    <w:rsid w:val="00D11DBF"/>
    <w:rsid w:val="00D528D4"/>
    <w:rsid w:val="00D82054"/>
    <w:rsid w:val="00DA6AB0"/>
    <w:rsid w:val="00DF4B51"/>
    <w:rsid w:val="00F83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2A"/>
    <w:pPr>
      <w:spacing w:after="160" w:line="259" w:lineRule="auto"/>
    </w:pPr>
    <w:rPr>
      <w:rFonts w:eastAsia="Times New Roman"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C741A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741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odyText">
    <w:name w:val="Body Text"/>
    <w:basedOn w:val="Normal"/>
    <w:link w:val="BodyTextChar"/>
    <w:uiPriority w:val="99"/>
    <w:rsid w:val="00382A2A"/>
    <w:pPr>
      <w:autoSpaceDE w:val="0"/>
      <w:autoSpaceDN w:val="0"/>
      <w:spacing w:after="0" w:line="240" w:lineRule="auto"/>
    </w:pPr>
    <w:rPr>
      <w:rFonts w:eastAsia="Calibri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82A2A"/>
    <w:rPr>
      <w:rFonts w:ascii="Calibri" w:hAnsi="Calibri" w:cs="Calibri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610</Words>
  <Characters>3482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Повестка дня</dc:title>
  <dc:subject/>
  <dc:creator>Раиса В. Моисеева</dc:creator>
  <cp:keywords/>
  <dc:description/>
  <cp:lastModifiedBy>ТеплицкийИЛ</cp:lastModifiedBy>
  <cp:revision>4</cp:revision>
  <dcterms:created xsi:type="dcterms:W3CDTF">2021-06-10T14:05:00Z</dcterms:created>
  <dcterms:modified xsi:type="dcterms:W3CDTF">2021-06-10T14:09:00Z</dcterms:modified>
</cp:coreProperties>
</file>